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E2B07" w14:textId="77777777" w:rsidR="00E94A65" w:rsidRDefault="00E94A65" w:rsidP="00E94A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MILINGTON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26558768" w14:textId="77777777" w:rsidR="00E94A65" w:rsidRDefault="00E94A65" w:rsidP="00E94A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East Riding of Yorkshire.</w:t>
      </w:r>
    </w:p>
    <w:p w14:paraId="3A386EC8" w14:textId="77777777" w:rsidR="00E94A65" w:rsidRDefault="00E94A65" w:rsidP="00E94A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FECBDF" w14:textId="77777777" w:rsidR="00E94A65" w:rsidRDefault="00E94A65" w:rsidP="00E94A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DFDBFD" w14:textId="77777777" w:rsidR="00E94A65" w:rsidRDefault="00E94A65" w:rsidP="00E94A65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Dec.1402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the East Riding the tax of a fifteenth and a tenth granted to the King at the last Parliament.</w:t>
      </w:r>
    </w:p>
    <w:p w14:paraId="150758AC" w14:textId="77777777" w:rsidR="00E94A65" w:rsidRDefault="00E94A65" w:rsidP="00E94A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p.190)</w:t>
      </w:r>
    </w:p>
    <w:p w14:paraId="55E17734" w14:textId="77777777" w:rsidR="00E94A65" w:rsidRDefault="00E94A65" w:rsidP="00E94A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A6F2FC" w14:textId="77777777" w:rsidR="00E94A65" w:rsidRDefault="00E94A65" w:rsidP="00E94A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C4995F" w14:textId="77777777" w:rsidR="00E94A65" w:rsidRDefault="00E94A65" w:rsidP="00E94A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May 2021</w:t>
      </w:r>
    </w:p>
    <w:p w14:paraId="6AECFF7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C939D" w14:textId="77777777" w:rsidR="00E94A65" w:rsidRDefault="00E94A65" w:rsidP="009139A6">
      <w:r>
        <w:separator/>
      </w:r>
    </w:p>
  </w:endnote>
  <w:endnote w:type="continuationSeparator" w:id="0">
    <w:p w14:paraId="4B772D87" w14:textId="77777777" w:rsidR="00E94A65" w:rsidRDefault="00E94A6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CEC4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678C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DD66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0F443" w14:textId="77777777" w:rsidR="00E94A65" w:rsidRDefault="00E94A65" w:rsidP="009139A6">
      <w:r>
        <w:separator/>
      </w:r>
    </w:p>
  </w:footnote>
  <w:footnote w:type="continuationSeparator" w:id="0">
    <w:p w14:paraId="5B1847C4" w14:textId="77777777" w:rsidR="00E94A65" w:rsidRDefault="00E94A6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2238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A2B6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034F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A65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94A65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763EF7"/>
  <w15:chartTrackingRefBased/>
  <w15:docId w15:val="{957856FB-381A-4239-976B-67A022DE3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2021-06-08T10:23:00Z</dcterms:created>
  <dcterms:modified xsi:type="dcterms:W3CDTF">2021-06-08T10:24:00Z</dcterms:modified>
</cp:coreProperties>
</file>